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12CF5" w:rsidRDefault="00D779B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76" w:history="1">
        <w:r w:rsidR="00E12CF5" w:rsidRPr="00C3776C">
          <w:rPr>
            <w:rStyle w:val="aa"/>
          </w:rPr>
          <w:t>HH3C-MULTICAST-SNOOPING-MIB</w:t>
        </w:r>
        <w:r w:rsidR="00E12CF5">
          <w:rPr>
            <w:webHidden/>
          </w:rPr>
          <w:tab/>
        </w:r>
        <w:r w:rsidR="00E12CF5">
          <w:rPr>
            <w:webHidden/>
          </w:rPr>
          <w:fldChar w:fldCharType="begin"/>
        </w:r>
        <w:r w:rsidR="00E12CF5">
          <w:rPr>
            <w:webHidden/>
          </w:rPr>
          <w:instrText xml:space="preserve"> PAGEREF _Toc94098576 \h </w:instrText>
        </w:r>
        <w:r w:rsidR="00E12CF5">
          <w:rPr>
            <w:webHidden/>
          </w:rPr>
        </w:r>
        <w:r w:rsidR="00E12CF5">
          <w:rPr>
            <w:webHidden/>
          </w:rPr>
          <w:fldChar w:fldCharType="separate"/>
        </w:r>
        <w:r w:rsidR="00E12CF5">
          <w:rPr>
            <w:webHidden/>
          </w:rPr>
          <w:t>2</w:t>
        </w:r>
        <w:r w:rsidR="00E12CF5"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7" w:history="1">
        <w:r w:rsidRPr="00C3776C">
          <w:rPr>
            <w:rStyle w:val="aa"/>
          </w:rPr>
          <w:t>hh3cMcsGlobalConfigTable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8" w:history="1">
        <w:r w:rsidRPr="00C3776C">
          <w:rPr>
            <w:rStyle w:val="aa"/>
          </w:rPr>
          <w:t>hh3cMcsVirtualUnitConfigTable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9" w:history="1">
        <w:r w:rsidRPr="00C3776C">
          <w:rPr>
            <w:rStyle w:val="aa"/>
          </w:rPr>
          <w:t>hh3cMcsL2EntryTable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0" w:history="1">
        <w:r w:rsidRPr="00C3776C">
          <w:rPr>
            <w:rStyle w:val="aa"/>
          </w:rPr>
          <w:t>hh3cMcsPacketStatisticsTable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1" w:history="1">
        <w:r w:rsidRPr="00C3776C">
          <w:rPr>
            <w:rStyle w:val="aa"/>
          </w:rPr>
          <w:t>hh3cMcsPortJoinGroupConfigTable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2" w:history="1">
        <w:r w:rsidRPr="00C3776C">
          <w:rPr>
            <w:rStyle w:val="aa"/>
          </w:rPr>
          <w:t>hh3cMcsPortStaticGroupConfigTable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3" w:history="1">
        <w:r w:rsidRPr="00C3776C">
          <w:rPr>
            <w:rStyle w:val="aa"/>
          </w:rPr>
          <w:t>hh3cMcsRouterPortConfigEntry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12CF5" w:rsidRDefault="00E12C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4" w:history="1">
        <w:r w:rsidRPr="00C3776C">
          <w:rPr>
            <w:rStyle w:val="aa"/>
          </w:rPr>
          <w:t>hh3cMcsPortConfigTable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D779B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E6791" w:rsidRDefault="009E6791" w:rsidP="009E6791">
      <w:pPr>
        <w:pStyle w:val="1"/>
      </w:pPr>
      <w:bookmarkStart w:id="1" w:name="_Toc397421110"/>
      <w:bookmarkStart w:id="2" w:name="_Toc94098576"/>
      <w:r w:rsidRPr="009E6791">
        <w:lastRenderedPageBreak/>
        <w:t>HH3C</w:t>
      </w:r>
      <w:r w:rsidRPr="009E6791">
        <w:rPr>
          <w:rFonts w:hint="eastAsia"/>
        </w:rPr>
        <w:t>-</w:t>
      </w:r>
      <w:r w:rsidR="007363C2" w:rsidRPr="007363C2">
        <w:t>MULTICAST-SNOOPING</w:t>
      </w:r>
      <w:r w:rsidRPr="009E6791">
        <w:t>-MIB</w:t>
      </w:r>
      <w:bookmarkEnd w:id="1"/>
      <w:bookmarkEnd w:id="2"/>
      <w:r w:rsidRPr="009E6791">
        <w:rPr>
          <w:rFonts w:hint="eastAsia"/>
        </w:rPr>
        <w:t xml:space="preserve"> </w:t>
      </w:r>
    </w:p>
    <w:p w:rsidR="00AC24A1" w:rsidRPr="00AC24A1" w:rsidRDefault="00AC24A1" w:rsidP="00503F43">
      <w:r w:rsidRPr="004E679D">
        <w:t xml:space="preserve">The </w:t>
      </w:r>
      <w:r w:rsidRPr="004E679D">
        <w:rPr>
          <w:rFonts w:hint="eastAsia"/>
        </w:rPr>
        <w:t>HH3C-</w:t>
      </w:r>
      <w:r>
        <w:rPr>
          <w:rFonts w:hint="eastAsia"/>
        </w:rPr>
        <w:t>MULTICAST-SNOOPING</w:t>
      </w:r>
      <w:r w:rsidRPr="004E679D">
        <w:t>-MIB</w:t>
      </w:r>
      <w:r w:rsidRPr="004E679D">
        <w:rPr>
          <w:rFonts w:hint="eastAsia"/>
        </w:rPr>
        <w:t xml:space="preserve"> is </w:t>
      </w:r>
      <w:r>
        <w:rPr>
          <w:rFonts w:hint="eastAsia"/>
        </w:rPr>
        <w:t>combination of igmp-snooping and mld-snooping.</w:t>
      </w:r>
    </w:p>
    <w:p w:rsidR="009E6791" w:rsidRPr="00503F43" w:rsidRDefault="009E6791" w:rsidP="00503F43">
      <w:pPr>
        <w:pStyle w:val="2"/>
      </w:pPr>
      <w:bookmarkStart w:id="3" w:name="_Toc397421111"/>
      <w:bookmarkStart w:id="4" w:name="_Toc94098577"/>
      <w:r w:rsidRPr="00503F43">
        <w:t>h</w:t>
      </w:r>
      <w:bookmarkEnd w:id="3"/>
      <w:r w:rsidR="00AC24A1" w:rsidRPr="00503F43">
        <w:t>h3c</w:t>
      </w:r>
      <w:r w:rsidR="00AC24A1" w:rsidRPr="00503F43">
        <w:rPr>
          <w:rFonts w:hint="eastAsia"/>
        </w:rPr>
        <w:t>McsGlobalConfig</w:t>
      </w:r>
      <w:r w:rsidR="00AC24A1" w:rsidRPr="00503F43">
        <w:t>Table</w:t>
      </w:r>
      <w:bookmarkEnd w:id="4"/>
    </w:p>
    <w:p w:rsidR="009E6791" w:rsidRPr="00503F43" w:rsidRDefault="009E6791" w:rsidP="00503F43">
      <w:r w:rsidRPr="00503F43">
        <w:t xml:space="preserve">OID of this table is: </w:t>
      </w:r>
      <w:r w:rsidR="00AC24A1" w:rsidRPr="00503F43">
        <w:t>1.3.6.1.4.1.25506.</w:t>
      </w:r>
      <w:r w:rsidR="00AC24A1" w:rsidRPr="00503F43">
        <w:rPr>
          <w:rFonts w:hint="eastAsia"/>
        </w:rPr>
        <w:t>2.123.1.1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E679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927AEB" w:rsidRDefault="009E679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927AEB" w:rsidRDefault="009E679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6791" w:rsidRPr="00927AEB" w:rsidRDefault="009E679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E6791" w:rsidRPr="00927AEB" w:rsidRDefault="009E679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28380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 xml:space="preserve">McsGlbSnoopingType </w:t>
            </w:r>
            <w:r w:rsidRPr="00927AEB">
              <w:t>(1.3.6.1.4.1.25506.</w:t>
            </w:r>
            <w:r w:rsidRPr="00927AEB">
              <w:rPr>
                <w:rFonts w:hint="eastAsia"/>
              </w:rPr>
              <w:t>2.123.1.1.1.1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28380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McsGlbRowStatus</w:t>
            </w:r>
            <w:r w:rsidRPr="00927AEB">
              <w:t xml:space="preserve"> (1.3.6.1.4.1.25506.</w:t>
            </w:r>
            <w:r w:rsidRPr="00927AEB">
              <w:rPr>
                <w:rFonts w:hint="eastAsia"/>
              </w:rPr>
              <w:t>2.123.1.1.1.2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 xml:space="preserve">Only support active(1), createAndGo(4) and destroy(6). </w:t>
            </w:r>
          </w:p>
        </w:tc>
      </w:tr>
      <w:tr w:rsidR="0028380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hh3cMcsGlbEntryLimit</w:t>
            </w:r>
            <w:r w:rsidRPr="00927AEB">
              <w:rPr>
                <w:rFonts w:hint="eastAsia"/>
              </w:rPr>
              <w:t>(</w:t>
            </w:r>
            <w:r w:rsidRPr="00927AEB">
              <w:t>1.3.6.1.4.1.25506.</w:t>
            </w:r>
            <w:r w:rsidRPr="00927AEB">
              <w:rPr>
                <w:rFonts w:hint="eastAsia"/>
              </w:rPr>
              <w:t>2.123.1.1.1.3)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283801" w:rsidRPr="009540D9" w:rsidTr="00AC24A1">
        <w:trPr>
          <w:cantSplit/>
          <w:trHeight w:val="454"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hh3cMcsGlbHostAgingTime(1.3.6.1.4.1.25506.</w:t>
            </w:r>
            <w:r w:rsidRPr="00927AEB">
              <w:rPr>
                <w:rFonts w:hint="eastAsia"/>
              </w:rPr>
              <w:t>2.123.1.1.1.4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28380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hh3cMcsGlbMaxResponseTime(1.3.6.1.4.1.25506.</w:t>
            </w:r>
            <w:r w:rsidRPr="00927AEB">
              <w:rPr>
                <w:rFonts w:hint="eastAsia"/>
              </w:rPr>
              <w:t>2.123.1.1.1.5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28380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hh3cMcsGlbRouterAgingTime(1.3.6.1.4.1.25506.</w:t>
            </w:r>
            <w:r w:rsidRPr="00927AEB">
              <w:rPr>
                <w:rFonts w:hint="eastAsia"/>
              </w:rPr>
              <w:t>2.123.1.1.1.6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28380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hh3cMcsGlbLastMemQryInterval(1.3.6.1.4.1.25506.</w:t>
            </w:r>
            <w:r w:rsidRPr="00927AEB">
              <w:rPr>
                <w:rFonts w:hint="eastAsia"/>
              </w:rPr>
              <w:t>2.123.1.1.1.7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283801" w:rsidRPr="009540D9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McsGlbDropUnknownEnabled</w:t>
            </w:r>
            <w:r w:rsidRPr="00927AEB">
              <w:t>(1.3.6.1.4.1.25506.</w:t>
            </w:r>
            <w:r w:rsidRPr="00927AEB">
              <w:rPr>
                <w:rFonts w:hint="eastAsia"/>
              </w:rPr>
              <w:t>2.123.1.1.1.8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83801" w:rsidRPr="00927AEB" w:rsidRDefault="0028380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</w:tbl>
    <w:p w:rsidR="00AC24A1" w:rsidRPr="00503F43" w:rsidRDefault="00AC24A1" w:rsidP="00503F43">
      <w:pPr>
        <w:pStyle w:val="2"/>
      </w:pPr>
      <w:bookmarkStart w:id="5" w:name="_Toc397421113"/>
      <w:bookmarkStart w:id="6" w:name="_Toc94098578"/>
      <w:r w:rsidRPr="00503F43">
        <w:t>hh3c</w:t>
      </w:r>
      <w:r w:rsidRPr="00503F43">
        <w:rPr>
          <w:rFonts w:hint="eastAsia"/>
        </w:rPr>
        <w:t>McsVirtualUnitConfig</w:t>
      </w:r>
      <w:r w:rsidRPr="00503F43">
        <w:t>Table</w:t>
      </w:r>
      <w:bookmarkEnd w:id="6"/>
    </w:p>
    <w:p w:rsidR="00AC24A1" w:rsidRPr="00503F43" w:rsidRDefault="00AC24A1" w:rsidP="00503F43">
      <w:r w:rsidRPr="00503F43">
        <w:t>OID of this table is: 1.3.6.1.4.1.25506.</w:t>
      </w:r>
      <w:r w:rsidRPr="00503F43">
        <w:rPr>
          <w:rFonts w:hint="eastAsia"/>
        </w:rPr>
        <w:t>2.123.1.2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C24A1" w:rsidRPr="00AC24A1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 xml:space="preserve">McsVUType </w:t>
            </w:r>
            <w:r w:rsidRPr="00927AEB">
              <w:t>(1.3.6.1.4.1.25506.</w:t>
            </w:r>
            <w:r w:rsidRPr="00927AEB">
              <w:rPr>
                <w:rFonts w:hint="eastAsia"/>
              </w:rPr>
              <w:t>2.123.1.2.1.1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McsVUID</w:t>
            </w:r>
            <w:r w:rsidRPr="00927AEB">
              <w:t xml:space="preserve"> (1.3.6.1.4.1.25506.2.123</w:t>
            </w:r>
            <w:r w:rsidRPr="00927AEB">
              <w:rPr>
                <w:rFonts w:hint="eastAsia"/>
              </w:rPr>
              <w:t>.1.2.1.2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McsVUSnoopingType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McsVURowStatus</w:t>
            </w:r>
            <w:r w:rsidRPr="00927AEB">
              <w:t xml:space="preserve"> (1.3.6.1.4.1.25506.2.123</w:t>
            </w:r>
            <w:r w:rsidRPr="00927AEB">
              <w:rPr>
                <w:rFonts w:hint="eastAsia"/>
              </w:rPr>
              <w:t>.1.2.1.4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 xml:space="preserve">Only support active(1), createAndGo(4) and destroy(6). 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hh3cMcsVUHostAgingTime(1.3.6.1.4.1.25506.2.123</w:t>
            </w:r>
            <w:r w:rsidRPr="00927AEB">
              <w:rPr>
                <w:rFonts w:hint="eastAsia"/>
              </w:rPr>
              <w:t>.1.2.1.5</w:t>
            </w:r>
            <w:r w:rsidRPr="00927AEB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hh3cMcsVUMaxResponseTime(1.3.6.1.4.1.25506.2.123</w:t>
            </w:r>
            <w:r w:rsidRPr="00927AEB">
              <w:rPr>
                <w:rFonts w:hint="eastAsia"/>
              </w:rPr>
              <w:t>.1.2.1.6</w:t>
            </w:r>
            <w:r w:rsidRPr="00927AEB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lastRenderedPageBreak/>
              <w:t>hh3cMcsVURouterAgingTime(1.3.6.1.4.1.25506.2.123</w:t>
            </w:r>
            <w:r w:rsidRPr="00927AEB">
              <w:rPr>
                <w:rFonts w:hint="eastAsia"/>
              </w:rPr>
              <w:t>.1.2.1.7</w:t>
            </w:r>
            <w:r w:rsidRPr="00927AEB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hh3cMcsVULastMemQryInterval(1.3.6.1.4.1.25506.2.123</w:t>
            </w:r>
            <w:r w:rsidRPr="00927AEB">
              <w:rPr>
                <w:rFonts w:hint="eastAsia"/>
              </w:rPr>
              <w:t>.1.2.1.8</w:t>
            </w:r>
            <w:r w:rsidRPr="00927AEB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McsVUDropUnknownEnabled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.1.2.1.9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McsVUPimSnoopingEnabled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.1.2.1.10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5525E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McsVUVersion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.1.2.1.11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McsVUQuerierEnabled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.1.2.1.12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McsVUQuerierInterval</w:t>
            </w:r>
            <w:r w:rsidRPr="00927AEB">
              <w:t xml:space="preserve"> (1.3.6.1.4.1.25506.2.123</w:t>
            </w:r>
            <w:r w:rsidRPr="00927AEB">
              <w:rPr>
                <w:rFonts w:hint="eastAsia"/>
              </w:rPr>
              <w:t>.1.2.1.13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McsVUGeneQuerierSourceAddress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.1.2.1.14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McsVUSpecQuerierSourceAddress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.1.2.1.15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McsVULeaveSourceAddress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.1.2.1.16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76167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McsVUReportSourceAddress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.1.2.1.17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</w:tbl>
    <w:p w:rsidR="00AC24A1" w:rsidRPr="00503F43" w:rsidRDefault="00AC24A1" w:rsidP="00503F43">
      <w:pPr>
        <w:pStyle w:val="2"/>
        <w:tabs>
          <w:tab w:val="num" w:pos="576"/>
        </w:tabs>
      </w:pPr>
      <w:bookmarkStart w:id="7" w:name="_Toc94098579"/>
      <w:r w:rsidRPr="00503F43">
        <w:t>hh3c</w:t>
      </w:r>
      <w:r w:rsidRPr="00503F43">
        <w:rPr>
          <w:rFonts w:hint="eastAsia"/>
        </w:rPr>
        <w:t>McsL2Entry</w:t>
      </w:r>
      <w:r w:rsidRPr="00503F43">
        <w:t>Table</w:t>
      </w:r>
      <w:bookmarkEnd w:id="7"/>
    </w:p>
    <w:p w:rsidR="00AC24A1" w:rsidRPr="00503F43" w:rsidRDefault="00AC24A1" w:rsidP="00503F43">
      <w:r w:rsidRPr="00503F43">
        <w:t>OID of this table is: 1.3.6.1.4.1.25506.2.123</w:t>
      </w:r>
      <w:r w:rsidRPr="00503F43">
        <w:rPr>
          <w:rFonts w:hint="eastAsia"/>
        </w:rPr>
        <w:t>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C24A1" w:rsidRPr="00AC24A1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 xml:space="preserve">McsL2EntryVUType 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.1.3.1.1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McsL2EntryVUID</w:t>
            </w:r>
            <w:r w:rsidRPr="00927AEB">
              <w:t xml:space="preserve"> (1.3.6.1.4.1.25506.2.123</w:t>
            </w:r>
            <w:r w:rsidRPr="00927AEB">
              <w:rPr>
                <w:rFonts w:hint="eastAsia"/>
              </w:rPr>
              <w:t>.1.3.1.2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McsL2EntryAddressType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.1.3.1.3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McsL2EntryGroupAddress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.1.3.1.4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McsL2EntrySourceAddress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.1.3.1.5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McsL2EntryIfIndex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.1.3.1.6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lastRenderedPageBreak/>
              <w:t>hh3c</w:t>
            </w:r>
            <w:r w:rsidRPr="00927AEB">
              <w:rPr>
                <w:rFonts w:hint="eastAsia"/>
              </w:rPr>
              <w:t>McsL2EntryPortType</w:t>
            </w:r>
            <w:r w:rsidRPr="00927AEB">
              <w:t xml:space="preserve"> (1.3.6.1.4.1.25506.2.123</w:t>
            </w:r>
            <w:r w:rsidRPr="00927AEB">
              <w:rPr>
                <w:rFonts w:hint="eastAsia"/>
              </w:rPr>
              <w:t>.1.3.1.7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</w:t>
            </w:r>
            <w:r w:rsidRPr="00927AEB">
              <w:rPr>
                <w:rFonts w:hint="eastAsia"/>
              </w:rPr>
              <w:t>McsL2EntryPorAttribute</w:t>
            </w:r>
            <w:r w:rsidRPr="00927AEB">
              <w:t xml:space="preserve"> (1.3.6.1.4.1.25506.2.123</w:t>
            </w:r>
            <w:r w:rsidRPr="00927AEB">
              <w:rPr>
                <w:rFonts w:hint="eastAsia"/>
              </w:rPr>
              <w:t>.1.3.1.8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</w:tbl>
    <w:p w:rsidR="00AC24A1" w:rsidRPr="00503F43" w:rsidRDefault="00AC24A1" w:rsidP="00503F43">
      <w:pPr>
        <w:pStyle w:val="2"/>
        <w:tabs>
          <w:tab w:val="num" w:pos="576"/>
        </w:tabs>
      </w:pPr>
      <w:bookmarkStart w:id="8" w:name="_Toc94098580"/>
      <w:r w:rsidRPr="00503F43">
        <w:t>hh3c</w:t>
      </w:r>
      <w:r w:rsidRPr="00503F43">
        <w:rPr>
          <w:rFonts w:hint="eastAsia"/>
        </w:rPr>
        <w:t>McsPacketStatistics</w:t>
      </w:r>
      <w:r w:rsidRPr="00503F43">
        <w:t>Table</w:t>
      </w:r>
      <w:bookmarkEnd w:id="8"/>
    </w:p>
    <w:p w:rsidR="00AC24A1" w:rsidRPr="00503F43" w:rsidRDefault="00AC24A1" w:rsidP="00503F43">
      <w:r w:rsidRPr="00503F43">
        <w:t>OID of this table is: 1.3.6.1.4.1.25506.2.123</w:t>
      </w:r>
      <w:r w:rsidRPr="00503F43">
        <w:rPr>
          <w:rFonts w:hint="eastAsia"/>
        </w:rPr>
        <w:t>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C24A1" w:rsidRPr="00AC24A1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AC24A1" w:rsidRPr="00AC24A1" w:rsidTr="002C4AB6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hh3cMcsStatisticsSnoopingType(1.3.6.1.4.1.25506.2.123</w:t>
            </w:r>
            <w:r w:rsidRPr="00927AEB">
              <w:rPr>
                <w:rFonts w:hint="eastAsia"/>
              </w:rPr>
              <w:t>.1.4.1.1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</w:t>
            </w:r>
            <w:r w:rsidRPr="00927AEB">
              <w:rPr>
                <w:rFonts w:hint="eastAsia"/>
              </w:rPr>
              <w:t>RxGeneryQueryNum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.1.4.1.2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hh3cMcsRxV2SpecificQueryNum(1.3.6.1.4.1.25506.2.123</w:t>
            </w:r>
            <w:r w:rsidRPr="00927AEB">
              <w:rPr>
                <w:rFonts w:hint="eastAsia"/>
              </w:rPr>
              <w:t>.1.4.1.3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hh3cMcsRxV</w:t>
            </w:r>
            <w:r w:rsidRPr="00927AEB">
              <w:rPr>
                <w:rFonts w:hint="eastAsia"/>
              </w:rPr>
              <w:t>3</w:t>
            </w:r>
            <w:r w:rsidRPr="00927AEB">
              <w:t>SpecificQueryNum(1.3.6.1.4.1.25506.2.123</w:t>
            </w:r>
            <w:r w:rsidRPr="00927AEB">
              <w:rPr>
                <w:rFonts w:hint="eastAsia"/>
              </w:rPr>
              <w:t>.1.4.1.4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hh3cMcsRxV1ReportNum (1.3.6.1.4.1.25506.2.123</w:t>
            </w:r>
            <w:r w:rsidRPr="00927AEB">
              <w:rPr>
                <w:rFonts w:hint="eastAsia"/>
              </w:rPr>
              <w:t>.1.4.1.5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hh3cMcsRxV</w:t>
            </w:r>
            <w:r w:rsidRPr="00927AEB">
              <w:rPr>
                <w:rFonts w:hint="eastAsia"/>
              </w:rPr>
              <w:t>2</w:t>
            </w:r>
            <w:r w:rsidRPr="00927AEB">
              <w:t>ReportNum (1.3.6.1.4.1.25506.2.123</w:t>
            </w:r>
            <w:r w:rsidRPr="00927AEB">
              <w:rPr>
                <w:rFonts w:hint="eastAsia"/>
              </w:rPr>
              <w:t>.1.4.1.6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hh3cMcsRxV</w:t>
            </w:r>
            <w:r w:rsidRPr="00927AEB">
              <w:rPr>
                <w:rFonts w:hint="eastAsia"/>
              </w:rPr>
              <w:t>3</w:t>
            </w:r>
            <w:r w:rsidRPr="00927AEB">
              <w:t>ReportNum (1.3.6.1.4.1.25506.2.123</w:t>
            </w:r>
            <w:r w:rsidRPr="00927AEB">
              <w:rPr>
                <w:rFonts w:hint="eastAsia"/>
              </w:rPr>
              <w:t>.1.4.1.7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hh3cMcsRxV3ErrCorReportNum(1.3.6.1.4.1.25506.2.123</w:t>
            </w:r>
            <w:r w:rsidRPr="00927AEB">
              <w:rPr>
                <w:rFonts w:hint="eastAsia"/>
              </w:rPr>
              <w:t>.1.4.1.8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hh3cMcsRxLeaveNum (1.3.6.1.4.1.25506.2.123</w:t>
            </w:r>
            <w:r w:rsidRPr="00927AEB">
              <w:rPr>
                <w:rFonts w:hint="eastAsia"/>
              </w:rPr>
              <w:t>.1.4.1.9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hh3cMcsRxPimHelloNum (1.3.6.1.4.1.25506.2.123</w:t>
            </w:r>
            <w:r w:rsidRPr="00927AEB">
              <w:rPr>
                <w:rFonts w:hint="eastAsia"/>
              </w:rPr>
              <w:t>.1.4.1.10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hh3cMcsRxErrorPacketNum (1.3.6.1.4.1.25506.2.123</w:t>
            </w:r>
            <w:r w:rsidRPr="00927AEB">
              <w:rPr>
                <w:rFonts w:hint="eastAsia"/>
              </w:rPr>
              <w:t>.1.4.1.11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hh3cMcsTxV2SpecificQueryNum(1.3.6.1.4.1.25506.2.123</w:t>
            </w:r>
            <w:r w:rsidRPr="00927AEB">
              <w:rPr>
                <w:rFonts w:hint="eastAsia"/>
              </w:rPr>
              <w:t>.1.4.1.12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hh3cMcsTxV3SpecificQueryNum(1.3.6.1.4.1.25506.2.123</w:t>
            </w:r>
            <w:r w:rsidRPr="00927AEB">
              <w:rPr>
                <w:rFonts w:hint="eastAsia"/>
              </w:rPr>
              <w:t>.1.4.1.13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hh3cMcsTxV3SpecificSGQueryNum(1.3.6.1.4.1.25506.2.123</w:t>
            </w:r>
            <w:r w:rsidRPr="00927AEB">
              <w:rPr>
                <w:rFonts w:hint="eastAsia"/>
              </w:rPr>
              <w:t>.1.4.1.14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</w:tbl>
    <w:p w:rsidR="00AC24A1" w:rsidRPr="00503F43" w:rsidRDefault="00AC24A1" w:rsidP="00503F43">
      <w:pPr>
        <w:pStyle w:val="2"/>
        <w:tabs>
          <w:tab w:val="num" w:pos="576"/>
        </w:tabs>
      </w:pPr>
      <w:bookmarkStart w:id="9" w:name="_Toc94098581"/>
      <w:r w:rsidRPr="00503F43">
        <w:t>hh3cMcsPortJoinGroupConfigTable</w:t>
      </w:r>
      <w:bookmarkEnd w:id="9"/>
    </w:p>
    <w:p w:rsidR="00AC24A1" w:rsidRPr="00503F43" w:rsidRDefault="00AC24A1" w:rsidP="00503F43">
      <w:r w:rsidRPr="00503F43">
        <w:t>OID of this table is: 1.3.6.1.4.1.25506.2.123</w:t>
      </w:r>
      <w:r w:rsidRPr="00503F43">
        <w:rPr>
          <w:rFonts w:hint="eastAsia"/>
        </w:rPr>
        <w:t>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C24A1" w:rsidRPr="00AD1946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AC24A1" w:rsidRPr="00AD1946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hh3cMcsPortJoinGroup</w:t>
            </w:r>
            <w:r w:rsidRPr="00927AEB">
              <w:rPr>
                <w:rFonts w:hint="eastAsia"/>
              </w:rPr>
              <w:t>IfIndex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.1.5.1.1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hh3cMcsPortJoinGroup</w:t>
            </w:r>
            <w:r w:rsidRPr="00927AEB">
              <w:rPr>
                <w:rFonts w:hint="eastAsia"/>
              </w:rPr>
              <w:t>SnoopingType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.1.5.1.2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hh3cMcsPortJoinGroupVlanID(1.3.6.1.4.1.25506.2.123</w:t>
            </w:r>
            <w:r w:rsidRPr="00927AEB">
              <w:rPr>
                <w:rFonts w:hint="eastAsia"/>
              </w:rPr>
              <w:t>.1.5.1.3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hh3cMcsPortJoinGroupGroupAddress(1.3.6.1.4.1.25506.2.123</w:t>
            </w:r>
            <w:r w:rsidRPr="00927AEB">
              <w:rPr>
                <w:rFonts w:hint="eastAsia"/>
              </w:rPr>
              <w:t>.1.5.1.4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hh3cMcsPortJoinGroupSourceAddress(1.3.6.1.4.1.25506.2.123</w:t>
            </w:r>
            <w:r w:rsidRPr="00927AEB">
              <w:rPr>
                <w:rFonts w:hint="eastAsia"/>
              </w:rPr>
              <w:t>.1.5.1.5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hh3cMcsPortJoinGroupStatus(1.3.6.1.4.1.25506.2.123</w:t>
            </w:r>
            <w:r w:rsidRPr="00927AEB">
              <w:rPr>
                <w:rFonts w:hint="eastAsia"/>
              </w:rPr>
              <w:t>.1.5.1.6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Only support active(1), createAndGo(4) and destroy(6).</w:t>
            </w:r>
          </w:p>
        </w:tc>
      </w:tr>
    </w:tbl>
    <w:p w:rsidR="00AC24A1" w:rsidRPr="00503F43" w:rsidRDefault="00AC24A1" w:rsidP="00503F43">
      <w:pPr>
        <w:pStyle w:val="2"/>
        <w:tabs>
          <w:tab w:val="num" w:pos="576"/>
        </w:tabs>
      </w:pPr>
      <w:bookmarkStart w:id="10" w:name="_Toc94098582"/>
      <w:r w:rsidRPr="00503F43">
        <w:t>hh3cMcsPortStaticGroupConfigTable</w:t>
      </w:r>
      <w:bookmarkEnd w:id="10"/>
    </w:p>
    <w:p w:rsidR="00AC24A1" w:rsidRPr="00503F43" w:rsidRDefault="00AC24A1" w:rsidP="00503F43">
      <w:r w:rsidRPr="00503F43">
        <w:t>OID of this table is: 1.3.6.1.4.1.25506.2.123</w:t>
      </w:r>
      <w:r w:rsidRPr="00503F43">
        <w:rPr>
          <w:rFonts w:hint="eastAsia"/>
        </w:rPr>
        <w:t>.1.6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C24A1" w:rsidRPr="00522330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hh3cMcsPortStaticGroup</w:t>
            </w:r>
            <w:r w:rsidRPr="00927AEB">
              <w:rPr>
                <w:rFonts w:hint="eastAsia"/>
              </w:rPr>
              <w:t>IfIndex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.1.6.1.1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hh3cMcsPortStaticGroup</w:t>
            </w:r>
            <w:r w:rsidRPr="00927AEB">
              <w:rPr>
                <w:rFonts w:hint="eastAsia"/>
              </w:rPr>
              <w:t>Snooping</w:t>
            </w:r>
            <w:r w:rsidRPr="00927AEB">
              <w:t>Type (1.3.6.1.4.1.25506.2.123</w:t>
            </w:r>
            <w:r w:rsidRPr="00927AEB">
              <w:rPr>
                <w:rFonts w:hint="eastAsia"/>
              </w:rPr>
              <w:t>.1.6.1.2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hh3cMcsPortStaticGroupVlanID(1.3.6.1.4.1.25506.2.123</w:t>
            </w:r>
            <w:r w:rsidRPr="00927AEB">
              <w:rPr>
                <w:rFonts w:hint="eastAsia"/>
              </w:rPr>
              <w:t>.1.6.1.3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hh3cMcsPortStaticGroupGroupAddress(1.3.6.1.4.1.25506.2.123</w:t>
            </w:r>
            <w:r w:rsidRPr="00927AEB">
              <w:rPr>
                <w:rFonts w:hint="eastAsia"/>
              </w:rPr>
              <w:t>.1.6.1.4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hh3cMcsPortStaticGroupSourceAddress(1.3.6.1.4.1.25506.2.123</w:t>
            </w:r>
            <w:r w:rsidRPr="00927AEB">
              <w:rPr>
                <w:rFonts w:hint="eastAsia"/>
              </w:rPr>
              <w:t>.1.6.1.5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hh3cMcsPortStaticGroupStatus(1.3.6.1.4.1.25506.2.123</w:t>
            </w:r>
            <w:r w:rsidRPr="00927AEB">
              <w:rPr>
                <w:rFonts w:hint="eastAsia"/>
              </w:rPr>
              <w:t>.1.6.1.6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Only support active(1), createAndGo(4) and destroy(6).</w:t>
            </w:r>
          </w:p>
        </w:tc>
      </w:tr>
    </w:tbl>
    <w:p w:rsidR="00AC24A1" w:rsidRPr="00503F43" w:rsidRDefault="00AC24A1" w:rsidP="00503F43">
      <w:pPr>
        <w:pStyle w:val="2"/>
        <w:tabs>
          <w:tab w:val="num" w:pos="576"/>
        </w:tabs>
      </w:pPr>
      <w:bookmarkStart w:id="11" w:name="_Toc94098583"/>
      <w:r w:rsidRPr="00503F43">
        <w:t>hh3cMcsRouterPortConfigEntry</w:t>
      </w:r>
      <w:bookmarkEnd w:id="11"/>
    </w:p>
    <w:p w:rsidR="00AC24A1" w:rsidRPr="00503F43" w:rsidRDefault="00AC24A1" w:rsidP="00503F43">
      <w:r w:rsidRPr="00503F43">
        <w:t>OID of this table is: 1.3.6.1.4.1.25506.2.123</w:t>
      </w:r>
      <w:r w:rsidRPr="00503F43">
        <w:rPr>
          <w:rFonts w:hint="eastAsia"/>
        </w:rPr>
        <w:t>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C24A1" w:rsidRPr="00AD1946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hh3cMcsRouterPortConfig</w:t>
            </w:r>
            <w:r w:rsidRPr="00927AEB">
              <w:rPr>
                <w:rFonts w:hint="eastAsia"/>
              </w:rPr>
              <w:t>IfIndex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.1.7.1.1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hh3cMcsRouterPortConfigSnoopingType(1.3.6.1.4.1.25506.2.123</w:t>
            </w:r>
            <w:r w:rsidRPr="00927AEB">
              <w:rPr>
                <w:rFonts w:hint="eastAsia"/>
              </w:rPr>
              <w:t>.1.7.1.2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lastRenderedPageBreak/>
              <w:t>hh3cMcsRouterPortConfigVlanID(1.3.6.1.4.1.25506.2.123</w:t>
            </w:r>
            <w:r w:rsidRPr="00927AEB">
              <w:rPr>
                <w:rFonts w:hint="eastAsia"/>
              </w:rPr>
              <w:t>.1.7.1.3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hh3cMcsRouterPortConfigRowStatus(1.3.6.1.4.1.25506.2.123</w:t>
            </w:r>
            <w:r w:rsidRPr="00927AEB">
              <w:rPr>
                <w:rFonts w:hint="eastAsia"/>
              </w:rPr>
              <w:t>.1.7.1.4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Only support active(1), createAndGo(4) and destroy(6).</w:t>
            </w:r>
          </w:p>
        </w:tc>
      </w:tr>
    </w:tbl>
    <w:p w:rsidR="00AC24A1" w:rsidRPr="00503F43" w:rsidRDefault="00AC24A1" w:rsidP="00503F43">
      <w:pPr>
        <w:pStyle w:val="2"/>
      </w:pPr>
      <w:bookmarkStart w:id="12" w:name="_Toc94098584"/>
      <w:r w:rsidRPr="00503F43">
        <w:t>hh3cMcsPortConfigTable</w:t>
      </w:r>
      <w:bookmarkEnd w:id="12"/>
    </w:p>
    <w:p w:rsidR="00AC24A1" w:rsidRPr="00503F43" w:rsidRDefault="00AC24A1" w:rsidP="00503F43">
      <w:r w:rsidRPr="00503F43">
        <w:t>OID of this table is: 1.3.6.1.4.1.25506.2.123</w:t>
      </w:r>
      <w:r w:rsidRPr="00503F43">
        <w:rPr>
          <w:rFonts w:hint="eastAsia"/>
        </w:rPr>
        <w:t>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C24A1" w:rsidRPr="00AD1946" w:rsidTr="002C4AB6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Heading"/>
              <w:widowControl w:val="0"/>
              <w:rPr>
                <w:lang w:eastAsia="en-US"/>
              </w:rPr>
            </w:pPr>
            <w:r w:rsidRPr="00927AEB">
              <w:rPr>
                <w:lang w:eastAsia="en-US"/>
              </w:rPr>
              <w:t>Description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</w:t>
            </w:r>
            <w:r w:rsidRPr="00927AEB">
              <w:rPr>
                <w:rFonts w:hint="eastAsia"/>
              </w:rPr>
              <w:t>IfIndex</w:t>
            </w:r>
            <w:r w:rsidRPr="00927AEB">
              <w:t>(1.3.6.1.4.1.25506.2.123</w:t>
            </w:r>
            <w:r w:rsidRPr="00927AEB">
              <w:rPr>
                <w:rFonts w:hint="eastAsia"/>
              </w:rPr>
              <w:t>.1.8.1.1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hh3cMcsPortConfigSnoopingType(1.3.6.1.4.1.25506.2.123</w:t>
            </w:r>
            <w:r w:rsidRPr="00927AEB">
              <w:rPr>
                <w:rFonts w:hint="eastAsia"/>
              </w:rPr>
              <w:t>.1.8.1.2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AD1946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hh3cMcsPortConfigVlanID (1.3.6.1.4.1.25506.2.123</w:t>
            </w:r>
            <w:r w:rsidRPr="00927AEB">
              <w:rPr>
                <w:rFonts w:hint="eastAsia"/>
              </w:rPr>
              <w:t>.1.8.1.3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n</w:t>
            </w:r>
            <w:r w:rsidRPr="00927AEB">
              <w:t>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hh3cMcsPortConfigGroupLimitNumber(1.3.6.1.4.1.25506.2.123</w:t>
            </w:r>
            <w:r w:rsidRPr="00927AEB">
              <w:rPr>
                <w:rFonts w:hint="eastAsia"/>
              </w:rPr>
              <w:t>.1.8.1.4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hh3cMcsPortConfigFastLeaveStatus(1.3.6.1.4.1.25506.2.123</w:t>
            </w:r>
            <w:r w:rsidRPr="00927AEB">
              <w:rPr>
                <w:rFonts w:hint="eastAsia"/>
              </w:rPr>
              <w:t>.1.8.1.5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hh3cMcsPortConfigGroupPolicyParameter(1.3.6.1.4.1.25506.2.123</w:t>
            </w:r>
            <w:r w:rsidRPr="00927AEB">
              <w:rPr>
                <w:rFonts w:hint="eastAsia"/>
              </w:rPr>
              <w:t>.1.8.1.6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hh3cMcsPortConfigOverflowReplace(1.3.6.1.4.1.25506.2.123</w:t>
            </w:r>
            <w:r w:rsidRPr="00927AEB">
              <w:rPr>
                <w:rFonts w:hint="eastAsia"/>
              </w:rPr>
              <w:t>.1.8.1.7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As per MIB</w:t>
            </w:r>
          </w:p>
        </w:tc>
      </w:tr>
      <w:tr w:rsidR="00AC24A1" w:rsidRPr="00522330" w:rsidTr="002C4AB6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t>hh3cMcsPortConfigRowStatus(1.3.6.1.4.1.25506.2.123</w:t>
            </w:r>
            <w:r w:rsidRPr="00927AEB">
              <w:rPr>
                <w:rFonts w:hint="eastAsia"/>
              </w:rPr>
              <w:t>.1.8.1.8</w:t>
            </w:r>
            <w:r w:rsidRPr="00927AEB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C24A1" w:rsidRPr="00927AEB" w:rsidRDefault="00AC24A1" w:rsidP="00927AEB">
            <w:pPr>
              <w:pStyle w:val="TableText"/>
              <w:widowControl w:val="0"/>
            </w:pPr>
            <w:r w:rsidRPr="00927AEB">
              <w:rPr>
                <w:rFonts w:hint="eastAsia"/>
              </w:rPr>
              <w:t>Only support active(1), createAndGo(4) and destroy(6).</w:t>
            </w:r>
          </w:p>
        </w:tc>
      </w:tr>
      <w:bookmarkEnd w:id="5"/>
    </w:tbl>
    <w:p w:rsidR="0020629E" w:rsidRPr="00991579" w:rsidRDefault="0020629E" w:rsidP="00AD1946">
      <w:pPr>
        <w:ind w:left="0"/>
      </w:pPr>
    </w:p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FB" w:rsidRDefault="00624AFB">
      <w:r>
        <w:separator/>
      </w:r>
    </w:p>
  </w:endnote>
  <w:endnote w:type="continuationSeparator" w:id="0">
    <w:p w:rsidR="00624AFB" w:rsidRDefault="0062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</w:t>
    </w:r>
    <w:r w:rsidR="007363C2">
      <w:rPr>
        <w:rFonts w:hint="eastAsia"/>
      </w:rPr>
      <w:t>11</w:t>
    </w:r>
    <w:r w:rsidR="007363C2">
      <w:t>-</w:t>
    </w:r>
    <w:r w:rsidR="007363C2">
      <w:rPr>
        <w:rFonts w:hint="eastAsia"/>
      </w:rPr>
      <w:t>1</w:t>
    </w:r>
    <w:r>
      <w:t>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779B4">
      <w:fldChar w:fldCharType="begin"/>
    </w:r>
    <w:r>
      <w:instrText>PAGE</w:instrText>
    </w:r>
    <w:r w:rsidR="00D779B4">
      <w:fldChar w:fldCharType="separate"/>
    </w:r>
    <w:r w:rsidR="00E12CF5">
      <w:rPr>
        <w:noProof/>
      </w:rPr>
      <w:t>1</w:t>
    </w:r>
    <w:r w:rsidR="00D779B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12CF5">
      <w:fldChar w:fldCharType="begin"/>
    </w:r>
    <w:r w:rsidR="00E12CF5">
      <w:instrText xml:space="preserve"> NUMPAGES  \* Arabic  \* MERGEFORMAT </w:instrText>
    </w:r>
    <w:r w:rsidR="00E12CF5">
      <w:fldChar w:fldCharType="separate"/>
    </w:r>
    <w:r w:rsidR="00E12CF5">
      <w:rPr>
        <w:noProof/>
      </w:rPr>
      <w:t>3</w:t>
    </w:r>
    <w:r w:rsidR="00E12CF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FB" w:rsidRDefault="00624AFB">
      <w:r>
        <w:separator/>
      </w:r>
    </w:p>
  </w:footnote>
  <w:footnote w:type="continuationSeparator" w:id="0">
    <w:p w:rsidR="00624AFB" w:rsidRDefault="0062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363C2">
      <w:t xml:space="preserve"> </w:t>
    </w:r>
    <w:r w:rsidR="007363C2" w:rsidRPr="007363C2">
      <w:t>HH3C-MULTICAST-SNOOPING</w:t>
    </w:r>
    <w:r w:rsidR="009E6791" w:rsidRPr="009E6791"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27B2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3801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1D89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1D1D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5DD7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208B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265C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858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3F43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46FA1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AFB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59E9"/>
    <w:rsid w:val="007363C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A6382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64143"/>
    <w:rsid w:val="00866D4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8B5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27AEB"/>
    <w:rsid w:val="009325BF"/>
    <w:rsid w:val="00934141"/>
    <w:rsid w:val="00937719"/>
    <w:rsid w:val="00944286"/>
    <w:rsid w:val="00944C3F"/>
    <w:rsid w:val="00945982"/>
    <w:rsid w:val="0095069C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1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4A1"/>
    <w:rsid w:val="00AC2FA5"/>
    <w:rsid w:val="00AC6856"/>
    <w:rsid w:val="00AC7F79"/>
    <w:rsid w:val="00AD1946"/>
    <w:rsid w:val="00AD2A69"/>
    <w:rsid w:val="00AD6678"/>
    <w:rsid w:val="00AE1198"/>
    <w:rsid w:val="00AE1CD1"/>
    <w:rsid w:val="00AE3667"/>
    <w:rsid w:val="00AE491F"/>
    <w:rsid w:val="00AE6AA2"/>
    <w:rsid w:val="00AF02CE"/>
    <w:rsid w:val="00AF1046"/>
    <w:rsid w:val="00AF548B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023E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0DD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2096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0B6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779B4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2CF5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6FC4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annotation reference" w:uiPriority="99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aliases w:val="标题 1 Char,标题 12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aliases w:val="h3,标题 3 Char Char Char,h3 Char Char Char Char,h3 Char Char Char,h3 Char Char,h3 Char,标题 3 Char Char,h3 Char Char Char Char Char,h3 Char Char Char Char Char Char Char,h3 Char Char Char Char Char Char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E679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E679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E679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uiPriority w:val="99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aliases w:val="标题 2 Char Char Char Char Char Char Char Char Char Char Char,标题 2 Char Char Char Char Char Char Char Char Char Char1,标题 2 Char Char Char Char Char Char Char Char Char Char Char Char Char Char Char,标题 21 Char,标题 2 Char1 Char Char1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aliases w:val="h3 Char1,标题 3 Char Char Char Char,h3 Char Char Char Char Char1,h3 Char Char Char Char1,h3 Char Char Char1,h3 Char Char1,标题 3 Char Char Char1,h3 Char Char Char Char Char Char1,h3 Char Char Char Char Char Char Char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E679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E679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E679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9E6791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9E679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7A332-F1F0-4542-8382-4149B653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28</TotalTime>
  <Pages>3</Pages>
  <Words>632</Words>
  <Characters>8148</Characters>
  <Application>Microsoft Office Word</Application>
  <DocSecurity>0</DocSecurity>
  <Lines>479</Lines>
  <Paragraphs>399</Paragraphs>
  <ScaleCrop>false</ScaleCrop>
  <Company/>
  <LinksUpToDate>false</LinksUpToDate>
  <CharactersWithSpaces>8381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12</cp:revision>
  <cp:lastPrinted>2010-05-04T10:01:00Z</cp:lastPrinted>
  <dcterms:created xsi:type="dcterms:W3CDTF">2014-11-12T06:38:00Z</dcterms:created>
  <dcterms:modified xsi:type="dcterms:W3CDTF">2022-01-26T06:05:00Z</dcterms:modified>
</cp:coreProperties>
</file>